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9FC5E54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736308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24AA7" w14:textId="77777777" w:rsidR="00FE4495" w:rsidRDefault="00FE4495" w:rsidP="00962258">
      <w:pPr>
        <w:spacing w:after="0" w:line="240" w:lineRule="auto"/>
      </w:pPr>
      <w:r>
        <w:separator/>
      </w:r>
    </w:p>
  </w:endnote>
  <w:endnote w:type="continuationSeparator" w:id="0">
    <w:p w14:paraId="4ECFF380" w14:textId="77777777" w:rsidR="00FE4495" w:rsidRDefault="00FE449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1B0D97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169DC4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1DC49E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DEC014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3FE67" w14:textId="77777777" w:rsidR="00FE4495" w:rsidRDefault="00FE4495" w:rsidP="00962258">
      <w:pPr>
        <w:spacing w:after="0" w:line="240" w:lineRule="auto"/>
      </w:pPr>
      <w:r>
        <w:separator/>
      </w:r>
    </w:p>
  </w:footnote>
  <w:footnote w:type="continuationSeparator" w:id="0">
    <w:p w14:paraId="08F3B0EE" w14:textId="77777777" w:rsidR="00FE4495" w:rsidRDefault="00FE449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36308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21EF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E4495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112</Words>
  <Characters>664</Characters>
  <Application>Microsoft Office Word</Application>
  <DocSecurity>4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Kresová Petra, Bc.</cp:lastModifiedBy>
  <cp:revision>2</cp:revision>
  <cp:lastPrinted>2017-11-28T17:18:00Z</cp:lastPrinted>
  <dcterms:created xsi:type="dcterms:W3CDTF">2026-08-27T12:00:00Z</dcterms:created>
  <dcterms:modified xsi:type="dcterms:W3CDTF">2026-08-27T12:00:00Z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